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5A5CFB78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E67A49">
              <w:rPr>
                <w:b/>
                <w:sz w:val="26"/>
                <w:szCs w:val="26"/>
              </w:rPr>
              <w:t>_197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53620524" w:rsidR="00A67559" w:rsidRPr="00D57EFB" w:rsidRDefault="0086381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381E">
              <w:rPr>
                <w:b/>
                <w:sz w:val="26"/>
                <w:szCs w:val="26"/>
                <w:lang w:val="en-US"/>
              </w:rPr>
              <w:t>2230550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305E1AB2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6381E" w:rsidRPr="0086381E">
        <w:rPr>
          <w:b/>
          <w:sz w:val="26"/>
          <w:szCs w:val="26"/>
        </w:rPr>
        <w:t>Звено промежуточное 2ПРР-7-2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p w14:paraId="35C8E681" w14:textId="7D0B4BFE" w:rsidR="00505B5F" w:rsidRDefault="00F05317" w:rsidP="00505B5F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300DAD6" wp14:editId="356F55FF">
            <wp:simplePos x="0" y="0"/>
            <wp:positionH relativeFrom="column">
              <wp:posOffset>3432810</wp:posOffset>
            </wp:positionH>
            <wp:positionV relativeFrom="paragraph">
              <wp:posOffset>71755</wp:posOffset>
            </wp:positionV>
            <wp:extent cx="2914650" cy="15335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810"/>
        <w:gridCol w:w="774"/>
        <w:gridCol w:w="773"/>
        <w:gridCol w:w="1543"/>
        <w:gridCol w:w="900"/>
      </w:tblGrid>
      <w:tr w:rsidR="00F05317" w:rsidRPr="00F05317" w14:paraId="0869156D" w14:textId="77777777" w:rsidTr="00F05317">
        <w:trPr>
          <w:trHeight w:val="900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68C8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A178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1FC8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Масса, кг</w:t>
            </w:r>
          </w:p>
        </w:tc>
      </w:tr>
      <w:tr w:rsidR="00F05317" w:rsidRPr="00F05317" w14:paraId="4373917E" w14:textId="77777777" w:rsidTr="00F05317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9AF0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C6B3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8EE1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1D04" w14:textId="77777777" w:rsidR="00F05317" w:rsidRPr="00F05317" w:rsidRDefault="00F05317" w:rsidP="00F05317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CAC" w14:textId="77777777" w:rsidR="00F05317" w:rsidRPr="00F05317" w:rsidRDefault="00F05317" w:rsidP="00F05317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05317" w:rsidRPr="00F05317" w14:paraId="5BD5F715" w14:textId="77777777" w:rsidTr="00F05317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74E7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8B80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6F36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4FEB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DA64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1,2</w:t>
            </w:r>
          </w:p>
        </w:tc>
      </w:tr>
    </w:tbl>
    <w:p w14:paraId="35C8E682" w14:textId="1A400C27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8" w14:textId="77777777" w:rsidR="00505B5F" w:rsidRPr="00CB607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C70C7" w14:textId="77777777" w:rsidR="00A92FFB" w:rsidRDefault="00A92FFB">
      <w:r>
        <w:separator/>
      </w:r>
    </w:p>
  </w:endnote>
  <w:endnote w:type="continuationSeparator" w:id="0">
    <w:p w14:paraId="007E0529" w14:textId="77777777" w:rsidR="00A92FFB" w:rsidRDefault="00A9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54A9C" w14:textId="77777777" w:rsidR="00A92FFB" w:rsidRDefault="00A92FFB">
      <w:r>
        <w:separator/>
      </w:r>
    </w:p>
  </w:footnote>
  <w:footnote w:type="continuationSeparator" w:id="0">
    <w:p w14:paraId="6600ABBB" w14:textId="77777777" w:rsidR="00A92FFB" w:rsidRDefault="00A9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829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FFB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A4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BCEB-FC36-45D6-A91F-52D9AA31367F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202FD9-4F36-4D2F-804F-F60ED713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1154</Words>
  <Characters>6581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2015-10-09T09:03:00Z</dcterms:created>
  <dcterms:modified xsi:type="dcterms:W3CDTF">2015-10-09T09:03:00Z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